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693FE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de CLEE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B1861F8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Lincolnshire.</w:t>
      </w:r>
    </w:p>
    <w:p w14:paraId="71735A1B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4B71D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1D6BC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Lincoln into lands </w:t>
      </w:r>
    </w:p>
    <w:p w14:paraId="1397C63D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09CC0C4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19-70)</w:t>
      </w:r>
    </w:p>
    <w:p w14:paraId="589BF84B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912DF5" w14:textId="77777777" w:rsidR="00BB59F6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D129B" w14:textId="77777777" w:rsidR="00BB59F6" w:rsidRPr="008F1E09" w:rsidRDefault="00BB59F6" w:rsidP="00BB5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7AA512DC" w14:textId="12DF8EDE" w:rsidR="00BA00AB" w:rsidRPr="00BB59F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B5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DBDC8" w14:textId="77777777" w:rsidR="00BB59F6" w:rsidRDefault="00BB59F6" w:rsidP="009139A6">
      <w:r>
        <w:separator/>
      </w:r>
    </w:p>
  </w:endnote>
  <w:endnote w:type="continuationSeparator" w:id="0">
    <w:p w14:paraId="48F64CB0" w14:textId="77777777" w:rsidR="00BB59F6" w:rsidRDefault="00BB59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E3C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F13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A5C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1691A" w14:textId="77777777" w:rsidR="00BB59F6" w:rsidRDefault="00BB59F6" w:rsidP="009139A6">
      <w:r>
        <w:separator/>
      </w:r>
    </w:p>
  </w:footnote>
  <w:footnote w:type="continuationSeparator" w:id="0">
    <w:p w14:paraId="2E6A1064" w14:textId="77777777" w:rsidR="00BB59F6" w:rsidRDefault="00BB59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477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3B6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22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F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59F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43E82"/>
  <w15:chartTrackingRefBased/>
  <w15:docId w15:val="{FED5D3D0-A720-4D46-BBA4-A83D49106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59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2022-03-19T21:35:00Z</dcterms:created>
  <dcterms:modified xsi:type="dcterms:W3CDTF">2022-03-19T21:36:00Z</dcterms:modified>
</cp:coreProperties>
</file>